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D2D" w:rsidRDefault="00366D2D" w:rsidP="00366D2D">
      <w:pPr>
        <w:rPr>
          <w:rStyle w:val="s1"/>
        </w:rPr>
      </w:pPr>
      <w:r>
        <w:rPr>
          <w:rStyle w:val="s1"/>
          <w:u w:val="single"/>
        </w:rPr>
        <w:t>John DEGON</w:t>
      </w:r>
      <w:r>
        <w:rPr>
          <w:rStyle w:val="s1"/>
        </w:rPr>
        <w:t xml:space="preserve">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366D2D" w:rsidRDefault="00366D2D" w:rsidP="00366D2D">
      <w:pPr>
        <w:rPr>
          <w:rStyle w:val="s1"/>
        </w:rPr>
      </w:pPr>
      <w:r>
        <w:rPr>
          <w:rStyle w:val="s1"/>
        </w:rPr>
        <w:t>of Walton, Suffolk.</w:t>
      </w:r>
    </w:p>
    <w:p w:rsidR="00366D2D" w:rsidRDefault="00366D2D" w:rsidP="00366D2D">
      <w:pPr>
        <w:rPr>
          <w:rStyle w:val="s1"/>
        </w:rPr>
      </w:pPr>
    </w:p>
    <w:p w:rsidR="00366D2D" w:rsidRDefault="00366D2D" w:rsidP="00366D2D">
      <w:pPr>
        <w:rPr>
          <w:rStyle w:val="s1"/>
        </w:rPr>
      </w:pPr>
    </w:p>
    <w:p w:rsidR="00366D2D" w:rsidRDefault="00366D2D" w:rsidP="00366D2D">
      <w:pPr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He made his Will.</w:t>
      </w:r>
    </w:p>
    <w:p w:rsidR="00366D2D" w:rsidRDefault="00366D2D" w:rsidP="00366D2D">
      <w:pPr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Garnon</w:t>
      </w:r>
      <w:proofErr w:type="spellEnd"/>
      <w:r>
        <w:rPr>
          <w:rStyle w:val="s1"/>
        </w:rPr>
        <w:t xml:space="preserve"> 2)</w:t>
      </w:r>
    </w:p>
    <w:p w:rsidR="00366D2D" w:rsidRDefault="00366D2D" w:rsidP="00366D2D">
      <w:pPr>
        <w:rPr>
          <w:rStyle w:val="s1"/>
        </w:rPr>
      </w:pPr>
    </w:p>
    <w:p w:rsidR="00366D2D" w:rsidRDefault="00366D2D" w:rsidP="00366D2D">
      <w:pPr>
        <w:rPr>
          <w:rStyle w:val="s1"/>
        </w:rPr>
      </w:pPr>
    </w:p>
    <w:p w:rsidR="00366D2D" w:rsidRDefault="00366D2D" w:rsidP="00366D2D">
      <w:pPr>
        <w:rPr>
          <w:rStyle w:val="s1"/>
        </w:rPr>
      </w:pPr>
      <w:r>
        <w:rPr>
          <w:rStyle w:val="s1"/>
        </w:rPr>
        <w:t>18 March 2017</w:t>
      </w:r>
    </w:p>
    <w:p w:rsidR="006B2F86" w:rsidRPr="00E71FC3" w:rsidRDefault="00366D2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D2D" w:rsidRDefault="00366D2D" w:rsidP="00E71FC3">
      <w:r>
        <w:separator/>
      </w:r>
    </w:p>
  </w:endnote>
  <w:endnote w:type="continuationSeparator" w:id="0">
    <w:p w:rsidR="00366D2D" w:rsidRDefault="00366D2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D2D" w:rsidRDefault="00366D2D" w:rsidP="00E71FC3">
      <w:r>
        <w:separator/>
      </w:r>
    </w:p>
  </w:footnote>
  <w:footnote w:type="continuationSeparator" w:id="0">
    <w:p w:rsidR="00366D2D" w:rsidRDefault="00366D2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D2D"/>
    <w:rsid w:val="001A7C09"/>
    <w:rsid w:val="00366D2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676A8E-9442-4639-B00F-CE0446FC1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66D2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366D2D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366D2D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2017-05-22T20:45:00Z</dcterms:created>
  <dcterms:modified xsi:type="dcterms:W3CDTF">2017-05-22T20:45:00Z</dcterms:modified>
</cp:coreProperties>
</file>